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C7BA2">
        <w:rPr>
          <w:rFonts w:cs="Arial"/>
          <w:b/>
          <w:caps/>
          <w:sz w:val="28"/>
          <w:szCs w:val="28"/>
        </w:rPr>
        <w:t>186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5D3453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D3453">
              <w:rPr>
                <w:rFonts w:cs="Arial"/>
                <w:sz w:val="20"/>
                <w:szCs w:val="20"/>
              </w:rPr>
              <w:t>Ao 41º BPM/I - Batalhão de Polícia Militar do Interior, solicitando que sejam tomadas as providências cabíveis a fim de intensificar as rondas policiais no Bairro Cidade Jardim.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5D3453" w:rsidRPr="005D3453">
        <w:rPr>
          <w:rFonts w:cs="Arial"/>
        </w:rPr>
        <w:t>ao 41º BPM/I - Batalhão de Polícia Militar do Interior solicitando que sejam tomadas as providências cabíveis a fim de intensificar as rondas policiais no Bairro Cidade Jardim.</w:t>
      </w:r>
    </w:p>
    <w:p w:rsidR="005D3453" w:rsidRDefault="005D3453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D3453">
        <w:rPr>
          <w:rFonts w:cs="Arial"/>
        </w:rPr>
        <w:t>Conforme reclamação de moradores, a falta de rondas da Policia Militar no local e a má iluminação estão colocando as pessoas em risco, e alguns moradores já foram vítimas de assalto, entre outras tentativas de crimes e violência. Visando a segurança da população, pe</w:t>
      </w:r>
      <w:r>
        <w:rPr>
          <w:rFonts w:cs="Arial"/>
        </w:rPr>
        <w:t>dimos</w:t>
      </w:r>
      <w:r w:rsidRPr="005D3453">
        <w:rPr>
          <w:rFonts w:cs="Arial"/>
        </w:rPr>
        <w:t xml:space="preserve"> que seja atendida a reivindicação.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dess</w:t>
      </w:r>
      <w:r w:rsidR="005D3453">
        <w:rPr>
          <w:rFonts w:cs="Arial"/>
        </w:rPr>
        <w:t>e</w:t>
      </w:r>
      <w:r w:rsidR="00A13270">
        <w:rPr>
          <w:rFonts w:cs="Arial"/>
        </w:rPr>
        <w:t xml:space="preserve"> </w:t>
      </w:r>
      <w:r w:rsidR="005D3453" w:rsidRPr="005D3453">
        <w:rPr>
          <w:rFonts w:cs="Arial"/>
        </w:rPr>
        <w:t xml:space="preserve">Batalhão de Polícia Militar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5D3453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D3453">
        <w:rPr>
          <w:rFonts w:cs="Arial"/>
        </w:rPr>
        <w:t>12 de maio de 2021.</w:t>
      </w:r>
    </w:p>
    <w:p w:rsidR="005D3453" w:rsidRDefault="005D3453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D3453" w:rsidRDefault="005D3453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D3453" w:rsidRPr="005D429C" w:rsidRDefault="005D3453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D3453" w:rsidRDefault="005D3453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5D3453" w:rsidRDefault="005D3453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  <w:bookmarkStart w:id="0" w:name="_GoBack"/>
      <w:bookmarkEnd w:id="0"/>
    </w:p>
    <w:sectPr w:rsidR="005D345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25" w:rsidRDefault="00092E25">
      <w:r>
        <w:separator/>
      </w:r>
    </w:p>
  </w:endnote>
  <w:endnote w:type="continuationSeparator" w:id="0">
    <w:p w:rsidR="00092E25" w:rsidRDefault="0009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25" w:rsidRDefault="00092E25">
      <w:r>
        <w:separator/>
      </w:r>
    </w:p>
  </w:footnote>
  <w:footnote w:type="continuationSeparator" w:id="0">
    <w:p w:rsidR="00092E25" w:rsidRDefault="00092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2E25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3453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C7BA2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6B7ED-C5FA-4C48-A3EC-9525336D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2021-05-10T18:23:00Z</dcterms:created>
  <dcterms:modified xsi:type="dcterms:W3CDTF">2021-05-10T18:23:00Z</dcterms:modified>
</cp:coreProperties>
</file>